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813D7B5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43A8B84F" w14:textId="4CAFEB3A" w:rsidR="009F600D" w:rsidRDefault="009F600D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4813D7B6" w14:textId="3AB37C67" w:rsidR="00FB3297" w:rsidRPr="00026325" w:rsidRDefault="00925FCD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Metadata</w:t>
      </w:r>
    </w:p>
    <w:p w14:paraId="4813D7B7" w14:textId="120CCEA0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B32694">
        <w:rPr>
          <w:color w:val="808080" w:themeColor="background1" w:themeShade="80"/>
          <w:sz w:val="56"/>
          <w:szCs w:val="32"/>
        </w:rPr>
        <w:t>1.0</w:t>
      </w:r>
    </w:p>
    <w:p w14:paraId="4813D7B8" w14:textId="14676272" w:rsidR="00FB3297" w:rsidRPr="00026325" w:rsidRDefault="00C14DD6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2015 02 </w:t>
      </w:r>
      <w:r w:rsidR="00227530">
        <w:rPr>
          <w:color w:val="808080" w:themeColor="background1" w:themeShade="80"/>
          <w:sz w:val="56"/>
          <w:szCs w:val="32"/>
        </w:rPr>
        <w:t>2</w:t>
      </w:r>
      <w:r>
        <w:rPr>
          <w:color w:val="808080" w:themeColor="background1" w:themeShade="80"/>
          <w:sz w:val="56"/>
          <w:szCs w:val="32"/>
        </w:rPr>
        <w:t>6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507CB" w14:textId="5E9C68F3" w:rsidR="00227530" w:rsidRDefault="00227530" w:rsidP="00227530">
      <w:pPr>
        <w:pStyle w:val="Overskrift1"/>
      </w:pPr>
      <w:bookmarkStart w:id="0" w:name="_Toc412721824"/>
      <w:bookmarkStart w:id="1" w:name="_Toc412729204"/>
      <w:r>
        <w:lastRenderedPageBreak/>
        <w:t>Versions historik</w:t>
      </w:r>
      <w:bookmarkEnd w:id="0"/>
      <w:bookmarkEnd w:id="1"/>
    </w:p>
    <w:p w14:paraId="5BF8ADAB" w14:textId="4CAEDD8E" w:rsidR="00227530" w:rsidRDefault="00227530" w:rsidP="00227530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227530" w:rsidRPr="00FB280C" w14:paraId="2F5DC914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6E2B586D" w14:textId="77777777" w:rsidR="00227530" w:rsidRPr="00FB280C" w:rsidRDefault="00227530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0FEC4F9A" w14:textId="77777777" w:rsidR="00227530" w:rsidRPr="00FB280C" w:rsidRDefault="00227530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77B6801D" w14:textId="77777777" w:rsidR="00227530" w:rsidRPr="00FB280C" w:rsidRDefault="00227530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227530" w14:paraId="52F677E1" w14:textId="77777777" w:rsidTr="00345D57">
        <w:tc>
          <w:tcPr>
            <w:tcW w:w="1242" w:type="dxa"/>
          </w:tcPr>
          <w:p w14:paraId="3BF7D75D" w14:textId="77777777" w:rsidR="00227530" w:rsidRDefault="00227530" w:rsidP="00345D57">
            <w:r>
              <w:t>26-02-2015</w:t>
            </w:r>
          </w:p>
        </w:tc>
        <w:tc>
          <w:tcPr>
            <w:tcW w:w="1701" w:type="dxa"/>
          </w:tcPr>
          <w:p w14:paraId="2E0DCF1F" w14:textId="77777777" w:rsidR="00227530" w:rsidRDefault="00227530" w:rsidP="00345D57">
            <w:r>
              <w:t>1.0</w:t>
            </w:r>
          </w:p>
        </w:tc>
        <w:tc>
          <w:tcPr>
            <w:tcW w:w="6836" w:type="dxa"/>
          </w:tcPr>
          <w:p w14:paraId="62CFA4E9" w14:textId="77777777" w:rsidR="00227530" w:rsidRDefault="00227530" w:rsidP="00345D57">
            <w:r>
              <w:t>Første version af dokumentet</w:t>
            </w:r>
          </w:p>
        </w:tc>
      </w:tr>
    </w:tbl>
    <w:bookmarkStart w:id="2" w:name="_Toc410983850" w:displacedByCustomXml="next"/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AC298AA" w14:textId="77777777" w:rsidR="00227530" w:rsidRPr="009024E7" w:rsidRDefault="00227530" w:rsidP="00227530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bookmarkStart w:id="3" w:name="_GoBack"/>
        <w:bookmarkEnd w:id="3"/>
        <w:p w14:paraId="3E6ED3BC" w14:textId="77777777" w:rsidR="0041668B" w:rsidRDefault="0022753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29204" w:history="1">
            <w:r w:rsidR="0041668B" w:rsidRPr="00370F33">
              <w:rPr>
                <w:rStyle w:val="Hyperlink"/>
                <w:noProof/>
              </w:rPr>
              <w:t>Versions historik</w:t>
            </w:r>
            <w:r w:rsidR="0041668B">
              <w:rPr>
                <w:noProof/>
                <w:webHidden/>
              </w:rPr>
              <w:tab/>
            </w:r>
            <w:r w:rsidR="0041668B">
              <w:rPr>
                <w:noProof/>
                <w:webHidden/>
              </w:rPr>
              <w:fldChar w:fldCharType="begin"/>
            </w:r>
            <w:r w:rsidR="0041668B">
              <w:rPr>
                <w:noProof/>
                <w:webHidden/>
              </w:rPr>
              <w:instrText xml:space="preserve"> PAGEREF _Toc412729204 \h </w:instrText>
            </w:r>
            <w:r w:rsidR="0041668B">
              <w:rPr>
                <w:noProof/>
                <w:webHidden/>
              </w:rPr>
            </w:r>
            <w:r w:rsidR="0041668B">
              <w:rPr>
                <w:noProof/>
                <w:webHidden/>
              </w:rPr>
              <w:fldChar w:fldCharType="separate"/>
            </w:r>
            <w:r w:rsidR="0041668B">
              <w:rPr>
                <w:noProof/>
                <w:webHidden/>
              </w:rPr>
              <w:t>2</w:t>
            </w:r>
            <w:r w:rsidR="0041668B">
              <w:rPr>
                <w:noProof/>
                <w:webHidden/>
              </w:rPr>
              <w:fldChar w:fldCharType="end"/>
            </w:r>
          </w:hyperlink>
        </w:p>
        <w:p w14:paraId="3CBDB4B4" w14:textId="77777777" w:rsidR="0041668B" w:rsidRDefault="0041668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9205" w:history="1">
            <w:r w:rsidRPr="00370F33">
              <w:rPr>
                <w:rStyle w:val="Hyperlink"/>
                <w:noProof/>
              </w:rPr>
              <w:t>Introduktion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_Toc412729205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CA3C53" w14:textId="77777777" w:rsidR="0041668B" w:rsidRDefault="0041668B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9206" w:history="1">
            <w:r w:rsidRPr="00370F33">
              <w:rPr>
                <w:rStyle w:val="Hyperlink"/>
                <w:noProof/>
              </w:rPr>
              <w:t>Om dette 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_Toc412729206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791B4F" w14:textId="77777777" w:rsidR="0041668B" w:rsidRDefault="0041668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9207" w:history="1">
            <w:r w:rsidRPr="00370F33">
              <w:rPr>
                <w:rStyle w:val="Hyperlink"/>
                <w:noProof/>
              </w:rPr>
              <w:t>Datamodeller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_Toc412729207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999C3" w14:textId="77777777" w:rsidR="0041668B" w:rsidRDefault="0041668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9208" w:history="1">
            <w:r w:rsidRPr="00370F33">
              <w:rPr>
                <w:rStyle w:val="Hyperlink"/>
                <w:noProof/>
              </w:rPr>
              <w:t>Klasser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_Toc412729208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2CB59E" w14:textId="77777777" w:rsidR="0041668B" w:rsidRDefault="0041668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9209" w:history="1">
            <w:r w:rsidRPr="00370F33">
              <w:rPr>
                <w:rStyle w:val="Hyperlink"/>
                <w:noProof/>
              </w:rPr>
              <w:t>Attributter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_Toc412729209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037D5" w14:textId="77777777" w:rsidR="0041668B" w:rsidRDefault="0041668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9210" w:history="1">
            <w:r w:rsidRPr="00370F33">
              <w:rPr>
                <w:rStyle w:val="Hyperlink"/>
                <w:noProof/>
              </w:rPr>
              <w:t>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_Toc412729210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AA9A28" w14:textId="77777777" w:rsidR="0041668B" w:rsidRDefault="0041668B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9211" w:history="1">
            <w:r w:rsidRPr="00370F33">
              <w:rPr>
                <w:rStyle w:val="Hyperlink"/>
                <w:noProof/>
              </w:rPr>
              <w:t>Datasæt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_Toc412729211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25CF2" w14:textId="77777777" w:rsidR="00227530" w:rsidRDefault="00227530" w:rsidP="0022753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6B2BFA45" w14:textId="77777777" w:rsidR="0041668B" w:rsidRDefault="0041668B" w:rsidP="0041668B">
      <w:pPr>
        <w:pStyle w:val="Overskrift1"/>
      </w:pPr>
      <w:bookmarkStart w:id="4" w:name="_Toc412729205"/>
      <w:bookmarkEnd w:id="2"/>
      <w:r>
        <w:t>Introduktion</w:t>
      </w:r>
      <w:bookmarkEnd w:id="4"/>
    </w:p>
    <w:p w14:paraId="112D17E3" w14:textId="77777777" w:rsidR="0041668B" w:rsidRDefault="0041668B" w:rsidP="0041668B">
      <w:pPr>
        <w:pStyle w:val="Overskrift3"/>
      </w:pPr>
      <w:bookmarkStart w:id="5" w:name="_Toc410983851"/>
      <w:bookmarkStart w:id="6" w:name="_Toc412729206"/>
      <w:r>
        <w:t>Om dette dokument</w:t>
      </w:r>
      <w:bookmarkEnd w:id="5"/>
      <w:bookmarkEnd w:id="6"/>
      <w:r>
        <w:tab/>
      </w:r>
    </w:p>
    <w:p w14:paraId="09FA2BD2" w14:textId="77777777" w:rsidR="0041668B" w:rsidRDefault="0041668B" w:rsidP="0041668B">
      <w:r>
        <w:t>Dette dokument definerer de metadata felter (keys) man må anvende ved indberetning af metadata, der skal kunne udstilles på datafordeleren i forbindelse med denne dataleverance. Se nedenstående tabeller. Der er en tabel for hvert område man kan indberette metadata på.</w:t>
      </w:r>
    </w:p>
    <w:p w14:paraId="5D6FCE49" w14:textId="77777777" w:rsidR="0041668B" w:rsidRDefault="0041668B" w:rsidP="0041668B">
      <w:bookmarkStart w:id="7" w:name="Miljøer"/>
      <w:bookmarkEnd w:id="7"/>
    </w:p>
    <w:p w14:paraId="2549ACCC" w14:textId="77777777" w:rsidR="0041668B" w:rsidRDefault="0041668B" w:rsidP="0041668B"/>
    <w:p w14:paraId="1676E5A1" w14:textId="77777777" w:rsidR="0041668B" w:rsidRDefault="0041668B" w:rsidP="0041668B">
      <w:pPr>
        <w:pStyle w:val="Overskrift1"/>
      </w:pPr>
      <w:bookmarkStart w:id="8" w:name="_Toc410983852"/>
      <w:bookmarkStart w:id="9" w:name="_Toc412729207"/>
      <w:r>
        <w:t>Datamodeller</w:t>
      </w:r>
      <w:bookmarkEnd w:id="8"/>
      <w:bookmarkEnd w:id="9"/>
    </w:p>
    <w:p w14:paraId="6A540AF5" w14:textId="77777777" w:rsidR="0041668B" w:rsidRPr="0043150A" w:rsidRDefault="0041668B" w:rsidP="0041668B">
      <w:r>
        <w:t xml:space="preserve">I XMI'et er datamodellen angivet ved </w:t>
      </w:r>
      <w:r w:rsidRPr="00FE2505">
        <w:t>xmi:type="uml:Package"</w:t>
      </w:r>
      <w:r>
        <w:br/>
        <w:t>Under "Metadata-felt" står de valide nøgler man må anvende ved beskrivelsen af datamodellen.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2376"/>
        <w:gridCol w:w="5387"/>
        <w:gridCol w:w="2092"/>
      </w:tblGrid>
      <w:tr w:rsidR="0041668B" w:rsidRPr="000620B7" w14:paraId="118F0ADF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5353F0F" w14:textId="77777777" w:rsidR="0041668B" w:rsidRDefault="0041668B" w:rsidP="00345D57">
            <w:pPr>
              <w:rPr>
                <w:b w:val="0"/>
              </w:rPr>
            </w:pPr>
            <w:r>
              <w:rPr>
                <w:b w:val="0"/>
              </w:rPr>
              <w:t>Metadata-felt</w:t>
            </w:r>
          </w:p>
        </w:tc>
        <w:tc>
          <w:tcPr>
            <w:tcW w:w="5387" w:type="dxa"/>
          </w:tcPr>
          <w:p w14:paraId="56C0E50F" w14:textId="77777777" w:rsidR="0041668B" w:rsidRPr="000620B7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Beskrivelse</w:t>
            </w:r>
          </w:p>
        </w:tc>
        <w:tc>
          <w:tcPr>
            <w:tcW w:w="2092" w:type="dxa"/>
          </w:tcPr>
          <w:p w14:paraId="41205CA5" w14:textId="77777777" w:rsidR="0041668B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Type (Tekst/Link)</w:t>
            </w:r>
          </w:p>
        </w:tc>
      </w:tr>
      <w:tr w:rsidR="0041668B" w14:paraId="70F91B96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7A0DA30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0DF40B9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FC2D883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4C99F561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1FA44F64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D867994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AF32332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43E43D51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9675744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C8B9B0E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32C82946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1D50D32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61132EE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CDB9A84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0FC3B3CA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578074FD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5681593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45107D25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49DDEFE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34F7F5AB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614E905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B3C603A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6444AD6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19C2EC1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798799D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F7E435F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49EB43FD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414A050B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FBA86E4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1D5BE6E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FF7677D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040E1A91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FB060A5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C787820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4A549D3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5E90AFF0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C1DEA58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2B3F841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1D4797A1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3637725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FBA69B8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5D76A862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C26B110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43FE135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9DEB974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07D905F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1C1888AC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51AFAD55" w14:textId="77777777" w:rsidR="0041668B" w:rsidRDefault="0041668B" w:rsidP="0041668B"/>
    <w:p w14:paraId="5B99721D" w14:textId="77777777" w:rsidR="0041668B" w:rsidRDefault="0041668B" w:rsidP="0041668B">
      <w:pPr>
        <w:pStyle w:val="Overskrift1"/>
      </w:pPr>
      <w:bookmarkStart w:id="10" w:name="_Toc410983853"/>
      <w:bookmarkStart w:id="11" w:name="_Toc412729208"/>
      <w:r>
        <w:t>Klasser</w:t>
      </w:r>
      <w:bookmarkEnd w:id="10"/>
      <w:bookmarkEnd w:id="11"/>
    </w:p>
    <w:p w14:paraId="28BBB361" w14:textId="77777777" w:rsidR="0041668B" w:rsidRPr="0043150A" w:rsidRDefault="0041668B" w:rsidP="0041668B">
      <w:r>
        <w:t xml:space="preserve">I XMI'et er klasser angivet ved </w:t>
      </w:r>
      <w:r w:rsidRPr="00FE2505">
        <w:t>xmi:type="uml:Class"</w:t>
      </w:r>
      <w:r>
        <w:br/>
        <w:t>Under "Metadata-felt" står de valide nøgler man må anvende ved beskrivelsen af en klasse.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2376"/>
        <w:gridCol w:w="5387"/>
        <w:gridCol w:w="2092"/>
      </w:tblGrid>
      <w:tr w:rsidR="0041668B" w:rsidRPr="000620B7" w14:paraId="0C4BDF5C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3DD58D8" w14:textId="77777777" w:rsidR="0041668B" w:rsidRDefault="0041668B" w:rsidP="00345D57">
            <w:pPr>
              <w:rPr>
                <w:b w:val="0"/>
              </w:rPr>
            </w:pPr>
            <w:r>
              <w:rPr>
                <w:b w:val="0"/>
              </w:rPr>
              <w:t>Metadata-felt</w:t>
            </w:r>
          </w:p>
        </w:tc>
        <w:tc>
          <w:tcPr>
            <w:tcW w:w="5387" w:type="dxa"/>
          </w:tcPr>
          <w:p w14:paraId="1DA630AF" w14:textId="77777777" w:rsidR="0041668B" w:rsidRPr="000620B7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Beskrivelse</w:t>
            </w:r>
          </w:p>
        </w:tc>
        <w:tc>
          <w:tcPr>
            <w:tcW w:w="2092" w:type="dxa"/>
          </w:tcPr>
          <w:p w14:paraId="0BA677BA" w14:textId="77777777" w:rsidR="0041668B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Type (Tekst/Link)</w:t>
            </w:r>
          </w:p>
        </w:tc>
      </w:tr>
      <w:tr w:rsidR="0041668B" w14:paraId="0CC0B0D0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5C47628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CF5BD09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A6200AD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3831ACA4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74BC55F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0DFB4FE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12F21D4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37726C59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4B8D556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21DD2234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3B75F630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13A50DD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BB3752A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EA29622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6E669A4C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796413F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53D26D8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6081058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E68050B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5FA36AA8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A520E51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08FBF9A5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45A4D59B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0B37510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1B3F9696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180AD04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07A58F4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036425D5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1F9EBA5C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27602334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E335C2E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0C4C690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40C1D0B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4FC2FF78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06CF7B95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318F1D6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8026E6E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053764A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6CED9FD0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384900BC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1F028193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E31AE5B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12FABD9E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A47DB8D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3ADF7D3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24093717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1093343E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31BEB6CC" w14:textId="77777777" w:rsidR="0041668B" w:rsidRPr="000D00EA" w:rsidRDefault="0041668B" w:rsidP="0041668B"/>
    <w:p w14:paraId="7C776C46" w14:textId="77777777" w:rsidR="0041668B" w:rsidRDefault="0041668B" w:rsidP="0041668B">
      <w:pPr>
        <w:pStyle w:val="Overskrift1"/>
      </w:pPr>
      <w:bookmarkStart w:id="12" w:name="_Toc410983854"/>
      <w:bookmarkStart w:id="13" w:name="_Toc412729209"/>
      <w:r>
        <w:t>Attributter</w:t>
      </w:r>
      <w:bookmarkEnd w:id="12"/>
      <w:bookmarkEnd w:id="13"/>
    </w:p>
    <w:p w14:paraId="0C81B42A" w14:textId="77777777" w:rsidR="0041668B" w:rsidRPr="0043150A" w:rsidRDefault="0041668B" w:rsidP="0041668B">
      <w:r>
        <w:t xml:space="preserve">I XMI'et er klasser angivet ved </w:t>
      </w:r>
      <w:r w:rsidRPr="00FE2505">
        <w:t>xmi:type="uml:Property"</w:t>
      </w:r>
      <w:r>
        <w:br/>
        <w:t>Under "Metadata-felt" står de valide nøgler man må anvende ved beskrivelsen af en attribut.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2376"/>
        <w:gridCol w:w="5387"/>
        <w:gridCol w:w="2092"/>
      </w:tblGrid>
      <w:tr w:rsidR="0041668B" w:rsidRPr="000620B7" w14:paraId="594FA005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6E976F6" w14:textId="77777777" w:rsidR="0041668B" w:rsidRDefault="0041668B" w:rsidP="00345D57">
            <w:pPr>
              <w:rPr>
                <w:b w:val="0"/>
              </w:rPr>
            </w:pPr>
            <w:r>
              <w:rPr>
                <w:b w:val="0"/>
              </w:rPr>
              <w:t>Metadata-felt</w:t>
            </w:r>
          </w:p>
        </w:tc>
        <w:tc>
          <w:tcPr>
            <w:tcW w:w="5387" w:type="dxa"/>
          </w:tcPr>
          <w:p w14:paraId="2585B50D" w14:textId="77777777" w:rsidR="0041668B" w:rsidRPr="000620B7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Beskrivelse</w:t>
            </w:r>
          </w:p>
        </w:tc>
        <w:tc>
          <w:tcPr>
            <w:tcW w:w="2092" w:type="dxa"/>
          </w:tcPr>
          <w:p w14:paraId="157F8CF7" w14:textId="77777777" w:rsidR="0041668B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Type (Tekst/Link)</w:t>
            </w:r>
          </w:p>
        </w:tc>
      </w:tr>
      <w:tr w:rsidR="0041668B" w14:paraId="7515AC10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EBAB3CF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B90FDCB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4465164F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0A0BFA14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B76DA12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998D2E8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6DFFD79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1A536A3F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8859322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076A25DE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0E3B7710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599C643A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D1FA6AA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2498EF1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AFD7C75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19E39B9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FBDE919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3A450BB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1B9D7F3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067A4F3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E19741A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187FA11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89111E1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3454D055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32FF1AC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156FC78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61206F25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C51C6EE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4C92A51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24692C4F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1D5A617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8538ECF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84954A1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04078DC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146957A2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17CD32D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89A7471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4871D357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51C58499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1F3C75D8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CBE26E9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5E79003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0F8C94FD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3345143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D81A154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211706C2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0B6B01E4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291E2B1E" w14:textId="77777777" w:rsidR="0041668B" w:rsidRPr="000D00EA" w:rsidRDefault="0041668B" w:rsidP="0041668B"/>
    <w:p w14:paraId="0568E516" w14:textId="77777777" w:rsidR="0041668B" w:rsidRDefault="0041668B" w:rsidP="0041668B">
      <w:pPr>
        <w:pStyle w:val="Overskrift1"/>
      </w:pPr>
      <w:bookmarkStart w:id="14" w:name="_Toc410983855"/>
      <w:bookmarkStart w:id="15" w:name="_Toc412729210"/>
      <w:r>
        <w:t>Tjenester</w:t>
      </w:r>
      <w:bookmarkEnd w:id="14"/>
      <w:bookmarkEnd w:id="15"/>
    </w:p>
    <w:p w14:paraId="24291F89" w14:textId="77777777" w:rsidR="0041668B" w:rsidRPr="0043150A" w:rsidRDefault="0041668B" w:rsidP="0041668B">
      <w:r>
        <w:t>Under "Metadata-felt" står de valide nøgler man må anvende ved beskrivelsen af en tjeneste.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2376"/>
        <w:gridCol w:w="5387"/>
        <w:gridCol w:w="2092"/>
      </w:tblGrid>
      <w:tr w:rsidR="0041668B" w:rsidRPr="000620B7" w14:paraId="69770745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8AB9A7E" w14:textId="77777777" w:rsidR="0041668B" w:rsidRDefault="0041668B" w:rsidP="00345D57">
            <w:pPr>
              <w:rPr>
                <w:b w:val="0"/>
              </w:rPr>
            </w:pPr>
            <w:r>
              <w:rPr>
                <w:b w:val="0"/>
              </w:rPr>
              <w:t>Metadata-felt</w:t>
            </w:r>
          </w:p>
        </w:tc>
        <w:tc>
          <w:tcPr>
            <w:tcW w:w="5387" w:type="dxa"/>
          </w:tcPr>
          <w:p w14:paraId="4A52B7CD" w14:textId="77777777" w:rsidR="0041668B" w:rsidRPr="000620B7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Beskrivelse</w:t>
            </w:r>
          </w:p>
        </w:tc>
        <w:tc>
          <w:tcPr>
            <w:tcW w:w="2092" w:type="dxa"/>
          </w:tcPr>
          <w:p w14:paraId="6262201E" w14:textId="77777777" w:rsidR="0041668B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Type (Tekst/Link)</w:t>
            </w:r>
          </w:p>
        </w:tc>
      </w:tr>
      <w:tr w:rsidR="0041668B" w14:paraId="4C8CA195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165EE33F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5140A10E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376F86A1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6D7D010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A1FBBD4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E7580AB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3CD5F2FE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112B772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055F531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0CAC2A8D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43E91D38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43C2994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61482E8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BEEC6BC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124B0CF1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470F0F4F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313FD29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0E40B66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27962B7D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604F609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7CB2CAE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87DE707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5114CCE3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20A1658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75F7B62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150D165A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321F3391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03133EE6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808118D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8961122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01C270E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B4B0B0C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1460A5F2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5ACAE4B8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34B55357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16154E98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8F3880C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1B73982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5D260186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3FBF77B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A74D9B0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FCFFED0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696F7582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12E62027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452222C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DF5A874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544C6C5D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216C2F05" w14:textId="77777777" w:rsidR="0041668B" w:rsidRPr="000D00EA" w:rsidRDefault="0041668B" w:rsidP="0041668B"/>
    <w:p w14:paraId="4E5484CB" w14:textId="77777777" w:rsidR="0041668B" w:rsidRDefault="0041668B" w:rsidP="0041668B">
      <w:pPr>
        <w:pStyle w:val="Overskrift1"/>
      </w:pPr>
      <w:bookmarkStart w:id="16" w:name="_Toc410983856"/>
      <w:bookmarkStart w:id="17" w:name="_Toc412729211"/>
      <w:r>
        <w:t>Datasæt</w:t>
      </w:r>
      <w:bookmarkEnd w:id="16"/>
      <w:bookmarkEnd w:id="17"/>
    </w:p>
    <w:p w14:paraId="1B773F82" w14:textId="77777777" w:rsidR="0041668B" w:rsidRPr="0043150A" w:rsidRDefault="0041668B" w:rsidP="0041668B">
      <w:r>
        <w:t>Under "Metadata-felt" står de valide nøgler man må anvende ved beskrivelsen af et datasæt.</w:t>
      </w:r>
    </w:p>
    <w:tbl>
      <w:tblPr>
        <w:tblStyle w:val="Lysliste-fremhvningsfarve3"/>
        <w:tblW w:w="0" w:type="auto"/>
        <w:tblLook w:val="04A0" w:firstRow="1" w:lastRow="0" w:firstColumn="1" w:lastColumn="0" w:noHBand="0" w:noVBand="1"/>
      </w:tblPr>
      <w:tblGrid>
        <w:gridCol w:w="2376"/>
        <w:gridCol w:w="5387"/>
        <w:gridCol w:w="2092"/>
      </w:tblGrid>
      <w:tr w:rsidR="0041668B" w:rsidRPr="000620B7" w14:paraId="1E382250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8CC16F2" w14:textId="77777777" w:rsidR="0041668B" w:rsidRDefault="0041668B" w:rsidP="00345D57">
            <w:pPr>
              <w:rPr>
                <w:b w:val="0"/>
              </w:rPr>
            </w:pPr>
            <w:r>
              <w:rPr>
                <w:b w:val="0"/>
              </w:rPr>
              <w:t>Metadata-felt</w:t>
            </w:r>
          </w:p>
        </w:tc>
        <w:tc>
          <w:tcPr>
            <w:tcW w:w="5387" w:type="dxa"/>
          </w:tcPr>
          <w:p w14:paraId="58992F02" w14:textId="77777777" w:rsidR="0041668B" w:rsidRPr="000620B7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Beskrivelse</w:t>
            </w:r>
          </w:p>
        </w:tc>
        <w:tc>
          <w:tcPr>
            <w:tcW w:w="2092" w:type="dxa"/>
          </w:tcPr>
          <w:p w14:paraId="07AD4B8D" w14:textId="77777777" w:rsidR="0041668B" w:rsidRDefault="0041668B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Type (Tekst/Link)</w:t>
            </w:r>
          </w:p>
        </w:tc>
      </w:tr>
      <w:tr w:rsidR="0041668B" w14:paraId="006D75CB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A89127A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2796D419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60538DA2" w14:textId="77777777" w:rsidR="0041668B" w:rsidRPr="00110ED7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56A55FC2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24C9C7B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501BC2D8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540ECB98" w14:textId="77777777" w:rsidR="0041668B" w:rsidRPr="006E1544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3DDA6678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15771A4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32AF6417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0D9F9316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49DF1E9D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E99DB43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F7D9917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4066FC05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1199902C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FA63BDD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7753440E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5066C4D2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872D216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4B3CA055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FDFA721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21B9D6A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D29904A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7F26318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08D0660A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3DE74AB3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7EB689B5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E9149DC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56CB7B2D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574149BC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338D6927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BCDF1D8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6C3C681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7FA3374C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6FE4CFB5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5307D176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DFB82F7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64DC3B88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3C0749A1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80143E5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23968CAC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619F6C36" w14:textId="77777777" w:rsidR="0041668B" w:rsidRPr="0067403F" w:rsidRDefault="0041668B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41668B" w14:paraId="22D9B0E8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EA0828C" w14:textId="77777777" w:rsidR="0041668B" w:rsidRPr="00D714EE" w:rsidRDefault="0041668B" w:rsidP="00345D57">
            <w:pPr>
              <w:jc w:val="both"/>
              <w:rPr>
                <w:b w:val="0"/>
              </w:rPr>
            </w:pPr>
          </w:p>
        </w:tc>
        <w:tc>
          <w:tcPr>
            <w:tcW w:w="5387" w:type="dxa"/>
          </w:tcPr>
          <w:p w14:paraId="6EBD25A0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092" w:type="dxa"/>
          </w:tcPr>
          <w:p w14:paraId="69595333" w14:textId="77777777" w:rsidR="0041668B" w:rsidRPr="0067403F" w:rsidRDefault="0041668B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146484E8" w14:textId="77777777" w:rsidR="0041668B" w:rsidRPr="000D00EA" w:rsidRDefault="0041668B" w:rsidP="0041668B"/>
    <w:p w14:paraId="6F4B7CD7" w14:textId="77777777" w:rsidR="0041668B" w:rsidRPr="000D00EA" w:rsidRDefault="0041668B" w:rsidP="0041668B"/>
    <w:p w14:paraId="3B19FA70" w14:textId="77777777" w:rsidR="0043150A" w:rsidRPr="000D00EA" w:rsidRDefault="0043150A" w:rsidP="00CB7DA6"/>
    <w:sectPr w:rsidR="0043150A" w:rsidRPr="000D00EA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73535" w14:textId="77777777" w:rsidR="003641BD" w:rsidRDefault="003641BD">
      <w:r>
        <w:separator/>
      </w:r>
    </w:p>
  </w:endnote>
  <w:endnote w:type="continuationSeparator" w:id="0">
    <w:p w14:paraId="41963A61" w14:textId="77777777" w:rsidR="003641BD" w:rsidRDefault="003641BD">
      <w:r>
        <w:continuationSeparator/>
      </w:r>
    </w:p>
  </w:endnote>
  <w:endnote w:type="continuationNotice" w:id="1">
    <w:p w14:paraId="3377468F" w14:textId="77777777" w:rsidR="003641BD" w:rsidRDefault="003641B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7" w14:textId="5B187ACB" w:rsidR="00285E87" w:rsidRPr="00227530" w:rsidRDefault="00227530" w:rsidP="00227530">
    <w:pPr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 w:rsidR="0041668B">
      <w:rPr>
        <w:noProof/>
        <w:sz w:val="16"/>
        <w:szCs w:val="16"/>
      </w:rPr>
      <w:t>26-02-2015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 w:rsidR="0041668B">
      <w:rPr>
        <w:rStyle w:val="BesgtHyperlink"/>
        <w:noProof/>
        <w:u w:val="none"/>
      </w:rPr>
      <w:t>3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af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 w:rsidR="0041668B">
      <w:rPr>
        <w:rStyle w:val="BesgtHyperlink"/>
        <w:noProof/>
        <w:u w:val="none"/>
      </w:rPr>
      <w:t>9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sider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DB921" w14:textId="77777777" w:rsidR="003641BD" w:rsidRDefault="003641BD">
      <w:r>
        <w:separator/>
      </w:r>
    </w:p>
  </w:footnote>
  <w:footnote w:type="continuationSeparator" w:id="0">
    <w:p w14:paraId="7A71CB81" w14:textId="77777777" w:rsidR="003641BD" w:rsidRDefault="003641BD">
      <w:r>
        <w:continuationSeparator/>
      </w:r>
    </w:p>
  </w:footnote>
  <w:footnote w:type="continuationNotice" w:id="1">
    <w:p w14:paraId="5F446F18" w14:textId="77777777" w:rsidR="003641BD" w:rsidRDefault="003641B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0C50F839" w:rsidR="00285E87" w:rsidRPr="00AC094F" w:rsidRDefault="00A81426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Metadata</w:t>
    </w:r>
  </w:p>
  <w:p w14:paraId="4813D874" w14:textId="77777777" w:rsidR="00285E87" w:rsidRPr="00DA59F3" w:rsidRDefault="00285E87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1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9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1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4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6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7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5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48"/>
  </w:num>
  <w:num w:numId="5">
    <w:abstractNumId w:val="9"/>
  </w:num>
  <w:num w:numId="6">
    <w:abstractNumId w:val="46"/>
  </w:num>
  <w:num w:numId="7">
    <w:abstractNumId w:val="16"/>
  </w:num>
  <w:num w:numId="8">
    <w:abstractNumId w:val="5"/>
  </w:num>
  <w:num w:numId="9">
    <w:abstractNumId w:val="14"/>
  </w:num>
  <w:num w:numId="10">
    <w:abstractNumId w:val="47"/>
  </w:num>
  <w:num w:numId="11">
    <w:abstractNumId w:val="7"/>
  </w:num>
  <w:num w:numId="12">
    <w:abstractNumId w:val="43"/>
  </w:num>
  <w:num w:numId="13">
    <w:abstractNumId w:val="59"/>
  </w:num>
  <w:num w:numId="14">
    <w:abstractNumId w:val="41"/>
  </w:num>
  <w:num w:numId="15">
    <w:abstractNumId w:val="35"/>
  </w:num>
  <w:num w:numId="16">
    <w:abstractNumId w:val="54"/>
  </w:num>
  <w:num w:numId="17">
    <w:abstractNumId w:val="30"/>
  </w:num>
  <w:num w:numId="18">
    <w:abstractNumId w:val="2"/>
  </w:num>
  <w:num w:numId="19">
    <w:abstractNumId w:val="34"/>
  </w:num>
  <w:num w:numId="20">
    <w:abstractNumId w:val="45"/>
  </w:num>
  <w:num w:numId="21">
    <w:abstractNumId w:val="17"/>
  </w:num>
  <w:num w:numId="22">
    <w:abstractNumId w:val="25"/>
  </w:num>
  <w:num w:numId="23">
    <w:abstractNumId w:val="36"/>
  </w:num>
  <w:num w:numId="24">
    <w:abstractNumId w:val="11"/>
  </w:num>
  <w:num w:numId="25">
    <w:abstractNumId w:val="3"/>
  </w:num>
  <w:num w:numId="26">
    <w:abstractNumId w:val="18"/>
  </w:num>
  <w:num w:numId="27">
    <w:abstractNumId w:val="20"/>
  </w:num>
  <w:num w:numId="28">
    <w:abstractNumId w:val="23"/>
  </w:num>
  <w:num w:numId="29">
    <w:abstractNumId w:val="21"/>
  </w:num>
  <w:num w:numId="30">
    <w:abstractNumId w:val="10"/>
  </w:num>
  <w:num w:numId="31">
    <w:abstractNumId w:val="4"/>
  </w:num>
  <w:num w:numId="32">
    <w:abstractNumId w:val="44"/>
  </w:num>
  <w:num w:numId="33">
    <w:abstractNumId w:val="55"/>
  </w:num>
  <w:num w:numId="34">
    <w:abstractNumId w:val="62"/>
  </w:num>
  <w:num w:numId="35">
    <w:abstractNumId w:val="52"/>
  </w:num>
  <w:num w:numId="36">
    <w:abstractNumId w:val="24"/>
  </w:num>
  <w:num w:numId="37">
    <w:abstractNumId w:val="8"/>
  </w:num>
  <w:num w:numId="38">
    <w:abstractNumId w:val="61"/>
  </w:num>
  <w:num w:numId="39">
    <w:abstractNumId w:val="1"/>
  </w:num>
  <w:num w:numId="40">
    <w:abstractNumId w:val="22"/>
  </w:num>
  <w:num w:numId="41">
    <w:abstractNumId w:val="49"/>
  </w:num>
  <w:num w:numId="42">
    <w:abstractNumId w:val="53"/>
  </w:num>
  <w:num w:numId="43">
    <w:abstractNumId w:val="56"/>
  </w:num>
  <w:num w:numId="44">
    <w:abstractNumId w:val="37"/>
  </w:num>
  <w:num w:numId="45">
    <w:abstractNumId w:val="63"/>
  </w:num>
  <w:num w:numId="46">
    <w:abstractNumId w:val="32"/>
  </w:num>
  <w:num w:numId="47">
    <w:abstractNumId w:val="39"/>
  </w:num>
  <w:num w:numId="48">
    <w:abstractNumId w:val="6"/>
  </w:num>
  <w:num w:numId="49">
    <w:abstractNumId w:val="64"/>
  </w:num>
  <w:num w:numId="50">
    <w:abstractNumId w:val="58"/>
  </w:num>
  <w:num w:numId="51">
    <w:abstractNumId w:val="60"/>
  </w:num>
  <w:num w:numId="52">
    <w:abstractNumId w:val="12"/>
  </w:num>
  <w:num w:numId="53">
    <w:abstractNumId w:val="40"/>
  </w:num>
  <w:num w:numId="54">
    <w:abstractNumId w:val="19"/>
  </w:num>
  <w:num w:numId="55">
    <w:abstractNumId w:val="38"/>
  </w:num>
  <w:num w:numId="56">
    <w:abstractNumId w:val="27"/>
  </w:num>
  <w:num w:numId="57">
    <w:abstractNumId w:val="31"/>
  </w:num>
  <w:num w:numId="58">
    <w:abstractNumId w:val="57"/>
  </w:num>
  <w:num w:numId="59">
    <w:abstractNumId w:val="29"/>
  </w:num>
  <w:num w:numId="60">
    <w:abstractNumId w:val="26"/>
  </w:num>
  <w:num w:numId="61">
    <w:abstractNumId w:val="42"/>
  </w:num>
  <w:num w:numId="62">
    <w:abstractNumId w:val="50"/>
  </w:num>
  <w:num w:numId="63">
    <w:abstractNumId w:val="13"/>
  </w:num>
  <w:num w:numId="64">
    <w:abstractNumId w:val="51"/>
  </w:num>
  <w:num w:numId="65">
    <w:abstractNumId w:val="3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772AB"/>
    <w:rsid w:val="0008049C"/>
    <w:rsid w:val="00084187"/>
    <w:rsid w:val="00085E0B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438F"/>
    <w:rsid w:val="0009464F"/>
    <w:rsid w:val="00094727"/>
    <w:rsid w:val="00094EE8"/>
    <w:rsid w:val="00095E04"/>
    <w:rsid w:val="00096050"/>
    <w:rsid w:val="00096A88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5FDF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6179"/>
    <w:rsid w:val="002261A6"/>
    <w:rsid w:val="00226205"/>
    <w:rsid w:val="002269EE"/>
    <w:rsid w:val="00226A0D"/>
    <w:rsid w:val="00226CEC"/>
    <w:rsid w:val="00227530"/>
    <w:rsid w:val="0023092D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39E6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56DA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829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2B0E"/>
    <w:rsid w:val="003640A8"/>
    <w:rsid w:val="003641BD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907DF"/>
    <w:rsid w:val="003908EB"/>
    <w:rsid w:val="0039115F"/>
    <w:rsid w:val="003911BD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68B"/>
    <w:rsid w:val="00416CF3"/>
    <w:rsid w:val="00416EF0"/>
    <w:rsid w:val="0041759E"/>
    <w:rsid w:val="00417989"/>
    <w:rsid w:val="00417F32"/>
    <w:rsid w:val="00420F44"/>
    <w:rsid w:val="0042196D"/>
    <w:rsid w:val="00421B5A"/>
    <w:rsid w:val="004228B3"/>
    <w:rsid w:val="00422F13"/>
    <w:rsid w:val="00422F58"/>
    <w:rsid w:val="00425FF8"/>
    <w:rsid w:val="004262FD"/>
    <w:rsid w:val="004300C7"/>
    <w:rsid w:val="0043150A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2791"/>
    <w:rsid w:val="0049338F"/>
    <w:rsid w:val="00493794"/>
    <w:rsid w:val="00493AF1"/>
    <w:rsid w:val="00494180"/>
    <w:rsid w:val="00496217"/>
    <w:rsid w:val="004971EC"/>
    <w:rsid w:val="004979CE"/>
    <w:rsid w:val="004A446F"/>
    <w:rsid w:val="004A56F5"/>
    <w:rsid w:val="004B0215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2E4E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1EE7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F20E1"/>
    <w:rsid w:val="007F3B42"/>
    <w:rsid w:val="007F4101"/>
    <w:rsid w:val="007F4868"/>
    <w:rsid w:val="00800A08"/>
    <w:rsid w:val="008015B8"/>
    <w:rsid w:val="00802281"/>
    <w:rsid w:val="0080498F"/>
    <w:rsid w:val="00804BD7"/>
    <w:rsid w:val="00804EC3"/>
    <w:rsid w:val="008063BB"/>
    <w:rsid w:val="00807307"/>
    <w:rsid w:val="00807AED"/>
    <w:rsid w:val="00807D91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5FCD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600D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632B"/>
    <w:rsid w:val="00A27DEE"/>
    <w:rsid w:val="00A3108C"/>
    <w:rsid w:val="00A31363"/>
    <w:rsid w:val="00A32888"/>
    <w:rsid w:val="00A32F78"/>
    <w:rsid w:val="00A346C9"/>
    <w:rsid w:val="00A357E5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127"/>
    <w:rsid w:val="00A767C2"/>
    <w:rsid w:val="00A77DAB"/>
    <w:rsid w:val="00A77E17"/>
    <w:rsid w:val="00A8011C"/>
    <w:rsid w:val="00A80D11"/>
    <w:rsid w:val="00A81426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2B4"/>
    <w:rsid w:val="00B259F8"/>
    <w:rsid w:val="00B26BC7"/>
    <w:rsid w:val="00B30679"/>
    <w:rsid w:val="00B32694"/>
    <w:rsid w:val="00B33E17"/>
    <w:rsid w:val="00B348E2"/>
    <w:rsid w:val="00B3598F"/>
    <w:rsid w:val="00B35A61"/>
    <w:rsid w:val="00B368D7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B37"/>
    <w:rsid w:val="00B80C42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2AD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DD6"/>
    <w:rsid w:val="00C14F38"/>
    <w:rsid w:val="00C161D5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DA6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98F"/>
    <w:rsid w:val="00DD53DA"/>
    <w:rsid w:val="00DD5910"/>
    <w:rsid w:val="00DD67B6"/>
    <w:rsid w:val="00DE03FC"/>
    <w:rsid w:val="00DE0D7A"/>
    <w:rsid w:val="00DE1EB8"/>
    <w:rsid w:val="00DE2099"/>
    <w:rsid w:val="00DE4472"/>
    <w:rsid w:val="00DE4CAD"/>
    <w:rsid w:val="00DE7AC5"/>
    <w:rsid w:val="00DF2028"/>
    <w:rsid w:val="00DF2FD9"/>
    <w:rsid w:val="00DF2FFB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4157B"/>
    <w:rsid w:val="00E424F6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6A13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B65D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43150A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fremhvningsfarve3">
    <w:name w:val="Light List Accent 3"/>
    <w:basedOn w:val="Tabel-Normal"/>
    <w:uiPriority w:val="61"/>
    <w:rsid w:val="0043150A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D2FE9E-F6D4-44F5-A055-6E96B7FC5140}"/>
</file>

<file path=customXml/itemProps2.xml><?xml version="1.0" encoding="utf-8"?>
<ds:datastoreItem xmlns:ds="http://schemas.openxmlformats.org/officeDocument/2006/customXml" ds:itemID="{BB01083C-73A3-4788-B2BD-AE612F381CAB}"/>
</file>

<file path=customXml/itemProps3.xml><?xml version="1.0" encoding="utf-8"?>
<ds:datastoreItem xmlns:ds="http://schemas.openxmlformats.org/officeDocument/2006/customXml" ds:itemID="{76435201-B4A8-434A-BA0C-55B4D0EBFB46}"/>
</file>

<file path=customXml/itemProps4.xml><?xml version="1.0" encoding="utf-8"?>
<ds:datastoreItem xmlns:ds="http://schemas.openxmlformats.org/officeDocument/2006/customXml" ds:itemID="{1D508A8A-1BE3-4D19-B958-44CC35339CA9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139</TotalTime>
  <Pages>9</Pages>
  <Words>323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SCA</vt:lpstr>
      <vt:lpstr>SCA</vt:lpstr>
    </vt:vector>
  </TitlesOfParts>
  <Company>KMD</Company>
  <LinksUpToDate>false</LinksUpToDate>
  <CharactersWithSpaces>2294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</dc:title>
  <dc:creator>Provstgaard.Christian CPR</dc:creator>
  <cp:lastModifiedBy>Svensson.Jan Lund JSZ</cp:lastModifiedBy>
  <cp:revision>24</cp:revision>
  <cp:lastPrinted>2014-08-22T11:58:00Z</cp:lastPrinted>
  <dcterms:created xsi:type="dcterms:W3CDTF">2014-10-24T12:22:00Z</dcterms:created>
  <dcterms:modified xsi:type="dcterms:W3CDTF">2015-02-26T14:51:00Z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